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D9F6B" w14:textId="77777777" w:rsidR="00A80FEE" w:rsidRPr="00E71B2F" w:rsidRDefault="00A80FEE" w:rsidP="00A80FE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038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5</w:t>
      </w:r>
    </w:p>
    <w:p w14:paraId="2DC9A856" w14:textId="77777777" w:rsidR="00A80FEE" w:rsidRPr="00E71B2F" w:rsidRDefault="00A80FEE" w:rsidP="00A80FE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5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396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bookmarkStart w:id="1" w:name="_GoBack"/>
      <w:bookmarkEnd w:id="0"/>
      <w:bookmarkEnd w:id="1"/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5B9AD" w14:textId="77777777" w:rsidR="00F5796C" w:rsidRDefault="00F5796C">
      <w:r>
        <w:separator/>
      </w:r>
    </w:p>
  </w:endnote>
  <w:endnote w:type="continuationSeparator" w:id="0">
    <w:p w14:paraId="144BC727" w14:textId="77777777" w:rsidR="00F5796C" w:rsidRDefault="00F5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0B1606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3586F" w14:textId="77777777" w:rsidR="00F5796C" w:rsidRDefault="00F5796C">
      <w:r>
        <w:separator/>
      </w:r>
    </w:p>
  </w:footnote>
  <w:footnote w:type="continuationSeparator" w:id="0">
    <w:p w14:paraId="44B123D9" w14:textId="77777777" w:rsidR="00F5796C" w:rsidRDefault="00F5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A11E1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31B78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3EB9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26B4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46AB1"/>
    <w:rsid w:val="00A515E0"/>
    <w:rsid w:val="00A556D4"/>
    <w:rsid w:val="00A57325"/>
    <w:rsid w:val="00A66C44"/>
    <w:rsid w:val="00A75802"/>
    <w:rsid w:val="00A80FEE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16EA7"/>
    <w:rsid w:val="00C23784"/>
    <w:rsid w:val="00C2689D"/>
    <w:rsid w:val="00C468BF"/>
    <w:rsid w:val="00C50A2B"/>
    <w:rsid w:val="00C565DD"/>
    <w:rsid w:val="00C57EAC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137F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1940"/>
    <w:rsid w:val="00F41606"/>
    <w:rsid w:val="00F42EA0"/>
    <w:rsid w:val="00F51F53"/>
    <w:rsid w:val="00F52A52"/>
    <w:rsid w:val="00F5796C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713588-6B80-4E26-A11D-46F945071DA3}"/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openxmlformats.org/package/2006/metadata/core-properties"/>
    <ds:schemaRef ds:uri="http://purl.org/dc/elements/1.1/"/>
    <ds:schemaRef ds:uri="6a4cc071-bd85-44c5-acc7-68a9b922d49c"/>
    <ds:schemaRef ds:uri="http://purl.org/dc/terms/"/>
    <ds:schemaRef ds:uri="http://schemas.microsoft.com/office/infopath/2007/PartnerControls"/>
    <ds:schemaRef ds:uri="http://schemas.microsoft.com/office/2006/documentManagement/type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4F2CFBD-3E54-4537-93B5-153CE530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83</cp:revision>
  <cp:lastPrinted>2016-06-20T06:28:00Z</cp:lastPrinted>
  <dcterms:created xsi:type="dcterms:W3CDTF">2015-02-19T08:08:00Z</dcterms:created>
  <dcterms:modified xsi:type="dcterms:W3CDTF">2025-11-10T13:25:00Z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